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F60D" w14:textId="347D9B35" w:rsidR="00011FDB" w:rsidRPr="008E1BEB" w:rsidRDefault="00011FDB" w:rsidP="00011FD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8E1BEB">
        <w:rPr>
          <w:rFonts w:eastAsia="MS Mincho" w:cs="Arial"/>
          <w:b/>
          <w:sz w:val="24"/>
          <w:szCs w:val="24"/>
        </w:rPr>
        <w:t>3GPP TSG-RAN WG4 Meeting #118</w:t>
      </w:r>
      <w:r w:rsidRPr="008E1BEB">
        <w:rPr>
          <w:rFonts w:cs="Arial"/>
          <w:b/>
          <w:sz w:val="24"/>
          <w:szCs w:val="24"/>
        </w:rPr>
        <w:tab/>
      </w:r>
      <w:r w:rsidR="00EE6DBA" w:rsidRPr="00EE6DBA">
        <w:rPr>
          <w:rFonts w:cs="Arial"/>
          <w:b/>
          <w:sz w:val="24"/>
          <w:szCs w:val="24"/>
        </w:rPr>
        <w:t>R4-2601593</w:t>
      </w:r>
    </w:p>
    <w:p w14:paraId="509E2ABC" w14:textId="68E2AEEE" w:rsidR="003532C2" w:rsidRPr="008E1BEB" w:rsidRDefault="00011FDB" w:rsidP="00011FDB">
      <w:pPr>
        <w:pStyle w:val="CRCoverPage"/>
        <w:tabs>
          <w:tab w:val="right" w:pos="9639"/>
        </w:tabs>
        <w:spacing w:after="100" w:afterAutospacing="1"/>
        <w:rPr>
          <w:rFonts w:cs="Arial"/>
          <w:b/>
          <w:sz w:val="24"/>
          <w:szCs w:val="24"/>
        </w:rPr>
      </w:pPr>
      <w:r w:rsidRPr="008E1BEB">
        <w:rPr>
          <w:rFonts w:eastAsia="MS Mincho" w:cs="Arial"/>
          <w:b/>
          <w:sz w:val="24"/>
          <w:szCs w:val="24"/>
        </w:rPr>
        <w:t>Gothenburg, Sweden, 9</w:t>
      </w:r>
      <w:r w:rsidRPr="008E1BEB">
        <w:rPr>
          <w:rFonts w:eastAsia="MS Mincho" w:cs="Arial"/>
          <w:b/>
          <w:sz w:val="24"/>
          <w:szCs w:val="24"/>
          <w:vertAlign w:val="superscript"/>
        </w:rPr>
        <w:t>th</w:t>
      </w:r>
      <w:r w:rsidRPr="008E1BEB">
        <w:rPr>
          <w:rFonts w:eastAsia="MS Mincho" w:cs="Arial"/>
          <w:b/>
          <w:sz w:val="24"/>
          <w:szCs w:val="24"/>
        </w:rPr>
        <w:t xml:space="preserve"> February – 13</w:t>
      </w:r>
      <w:r w:rsidRPr="008E1BEB">
        <w:rPr>
          <w:rFonts w:eastAsia="MS Mincho" w:cs="Arial"/>
          <w:b/>
          <w:sz w:val="24"/>
          <w:szCs w:val="24"/>
          <w:vertAlign w:val="superscript"/>
        </w:rPr>
        <w:t>th</w:t>
      </w:r>
      <w:r w:rsidRPr="008E1BEB">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5A80657" w:rsidR="003532C2" w:rsidRDefault="003532C2" w:rsidP="00D3653E">
            <w:pPr>
              <w:pStyle w:val="CRCoverPage"/>
              <w:spacing w:after="0"/>
              <w:jc w:val="right"/>
              <w:rPr>
                <w:i/>
                <w:noProof/>
              </w:rPr>
            </w:pPr>
            <w:r>
              <w:rPr>
                <w:i/>
                <w:noProof/>
                <w:sz w:val="14"/>
              </w:rPr>
              <w:t>CR-Form-v12.</w:t>
            </w:r>
            <w:r w:rsidR="004F4821">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76F71DA2" w:rsidR="003532C2" w:rsidRDefault="002E1E45"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A9A86F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5C096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019352" w:rsidR="003532C2" w:rsidRPr="00410371" w:rsidRDefault="003532C2" w:rsidP="00D22F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80E58C"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525F3">
                <w:rPr>
                  <w:b/>
                  <w:noProof/>
                  <w:sz w:val="28"/>
                </w:rPr>
                <w:t>4</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681DEB5" w:rsidR="00F86651" w:rsidRDefault="002E1E45" w:rsidP="00F86651">
            <w:pPr>
              <w:pStyle w:val="CRCoverPage"/>
              <w:spacing w:after="0"/>
              <w:ind w:left="100"/>
              <w:rPr>
                <w:noProof/>
              </w:rPr>
            </w:pPr>
            <w:r>
              <w:rPr>
                <w:noProof/>
              </w:rPr>
              <w:t xml:space="preserve">Draft </w:t>
            </w:r>
            <w:r w:rsidR="00A30775" w:rsidRPr="00A30775">
              <w:rPr>
                <w:noProof/>
              </w:rPr>
              <w:t>CR 38.101-</w:t>
            </w:r>
            <w:r w:rsidR="005C0963">
              <w:rPr>
                <w:noProof/>
              </w:rPr>
              <w:t>1</w:t>
            </w:r>
            <w:r w:rsidR="00A30775" w:rsidRPr="00A30775">
              <w:rPr>
                <w:noProof/>
              </w:rPr>
              <w:t xml:space="preserve"> </w:t>
            </w:r>
            <w:r>
              <w:rPr>
                <w:noProof/>
              </w:rPr>
              <w:t xml:space="preserve">adding </w:t>
            </w:r>
            <w:r w:rsidR="005C0963">
              <w:rPr>
                <w:noProof/>
              </w:rPr>
              <w:t>NR CA</w:t>
            </w:r>
            <w:r w:rsidR="00512DCB">
              <w:rPr>
                <w:noProof/>
              </w:rPr>
              <w:t xml:space="preserve"> </w:t>
            </w:r>
            <w:r>
              <w:rPr>
                <w:noProof/>
              </w:rPr>
              <w:t xml:space="preserve">3DL </w:t>
            </w:r>
            <w:r w:rsidR="00A30775" w:rsidRPr="00A30775">
              <w:rPr>
                <w:noProof/>
              </w:rPr>
              <w:t>configuration</w:t>
            </w:r>
            <w:r w:rsidR="005C096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AE5350E" w:rsidR="003532C2" w:rsidRDefault="003532C2" w:rsidP="00D3653E">
            <w:pPr>
              <w:pStyle w:val="CRCoverPage"/>
              <w:spacing w:after="0"/>
              <w:ind w:left="100"/>
              <w:rPr>
                <w:noProof/>
              </w:rPr>
            </w:pPr>
            <w:fldSimple w:instr=" DOCPROPERTY  SourceIfWg  \* MERGEFORMAT ">
              <w:r>
                <w:rPr>
                  <w:noProof/>
                </w:rPr>
                <w:t>Ericsson</w:t>
              </w:r>
            </w:fldSimple>
            <w:r w:rsidR="00687168">
              <w:rPr>
                <w:noProof/>
              </w:rPr>
              <w:t>, KDDI</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4A595D" w:rsidR="0040052F" w:rsidRPr="00F252A5" w:rsidRDefault="00255B9C" w:rsidP="00D3653E">
            <w:pPr>
              <w:pStyle w:val="CRCoverPage"/>
              <w:spacing w:after="0"/>
              <w:ind w:left="100"/>
              <w:rPr>
                <w:noProof/>
              </w:rPr>
            </w:pPr>
            <w:r w:rsidRPr="002C23FE">
              <w:rPr>
                <w:rFonts w:cs="Arial"/>
                <w:lang w:eastAsia="ja-JP"/>
              </w:rPr>
              <w:t>NR_CADC_SUL_R</w:t>
            </w:r>
            <w:r w:rsidR="006B2E0C">
              <w:rPr>
                <w:rFonts w:cs="Arial"/>
                <w:lang w:eastAsia="ja-JP"/>
              </w:rPr>
              <w:t>20_HPUE</w:t>
            </w:r>
            <w:r w:rsidR="00F252A5" w:rsidRPr="00F252A5">
              <w:rPr>
                <w:noProof/>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655D8AD" w:rsidR="003532C2" w:rsidRDefault="003532C2" w:rsidP="00D3653E">
            <w:pPr>
              <w:pStyle w:val="CRCoverPage"/>
              <w:spacing w:after="0"/>
              <w:ind w:left="100"/>
              <w:rPr>
                <w:noProof/>
              </w:rPr>
            </w:pPr>
            <w:r>
              <w:t>202</w:t>
            </w:r>
            <w:r w:rsidR="00011FDB">
              <w:t>6</w:t>
            </w:r>
            <w:r>
              <w:t>-</w:t>
            </w:r>
            <w:r w:rsidR="00EC7AA9">
              <w:t>0</w:t>
            </w:r>
            <w:r w:rsidR="004B014F">
              <w:t>1</w:t>
            </w:r>
            <w:r>
              <w:t>-</w:t>
            </w:r>
            <w:r w:rsidR="0037792B">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3A9A0C0" w:rsidR="003532C2" w:rsidRDefault="00135F64"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10EDEC1" w:rsidR="003532C2" w:rsidRDefault="00E35433" w:rsidP="00D3653E">
            <w:pPr>
              <w:pStyle w:val="CRCoverPage"/>
              <w:spacing w:after="0"/>
              <w:ind w:left="100"/>
              <w:rPr>
                <w:noProof/>
              </w:rPr>
            </w:pPr>
            <w:r>
              <w:t>Rel-</w:t>
            </w:r>
            <w:r w:rsidR="006A7942">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74A669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4F4821">
              <w:rPr>
                <w:i/>
                <w:noProof/>
                <w:sz w:val="18"/>
              </w:rPr>
              <w:t>8</w:t>
            </w:r>
            <w:r w:rsidR="00DC2F64">
              <w:rPr>
                <w:i/>
                <w:noProof/>
                <w:sz w:val="18"/>
              </w:rPr>
              <w:t>)</w:t>
            </w:r>
            <w:r w:rsidR="00DC2F64">
              <w:rPr>
                <w:i/>
                <w:noProof/>
                <w:sz w:val="18"/>
              </w:rPr>
              <w:br/>
              <w:t>Rel-18</w:t>
            </w:r>
            <w:r w:rsidR="00DC2F64">
              <w:rPr>
                <w:i/>
                <w:noProof/>
                <w:sz w:val="18"/>
              </w:rPr>
              <w:tab/>
              <w:t>(Release 1</w:t>
            </w:r>
            <w:r w:rsidR="004F4821">
              <w:rPr>
                <w:i/>
                <w:noProof/>
                <w:sz w:val="18"/>
              </w:rPr>
              <w:t>9</w:t>
            </w:r>
            <w:r w:rsidR="00DC2F64">
              <w:rPr>
                <w:i/>
                <w:noProof/>
                <w:sz w:val="18"/>
              </w:rPr>
              <w:t>)</w:t>
            </w:r>
            <w:r w:rsidR="00DC2F64">
              <w:rPr>
                <w:i/>
                <w:noProof/>
                <w:sz w:val="18"/>
              </w:rPr>
              <w:br/>
              <w:t>Rel-19</w:t>
            </w:r>
            <w:r w:rsidR="00DC2F64">
              <w:rPr>
                <w:i/>
                <w:noProof/>
                <w:sz w:val="18"/>
              </w:rPr>
              <w:tab/>
              <w:t xml:space="preserve">(Release </w:t>
            </w:r>
            <w:r w:rsidR="004F4821">
              <w:rPr>
                <w:i/>
                <w:noProof/>
                <w:sz w:val="18"/>
              </w:rPr>
              <w:t>20</w:t>
            </w:r>
            <w:r w:rsidR="00DC2F64">
              <w:rPr>
                <w:i/>
                <w:noProof/>
                <w:sz w:val="18"/>
              </w:rPr>
              <w:t xml:space="preserve">) </w:t>
            </w:r>
            <w:r w:rsidR="00DC2F64">
              <w:rPr>
                <w:i/>
                <w:noProof/>
                <w:sz w:val="18"/>
              </w:rPr>
              <w:br/>
              <w:t>Rel-20</w:t>
            </w:r>
            <w:r w:rsidR="00DC2F64">
              <w:rPr>
                <w:i/>
                <w:noProof/>
                <w:sz w:val="18"/>
              </w:rPr>
              <w:tab/>
              <w:t>(Release 2</w:t>
            </w:r>
            <w:r w:rsidR="004F4821">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1C8DCCA" w:rsidR="00595925" w:rsidRDefault="00DC00FC" w:rsidP="00A5385A">
            <w:pPr>
              <w:pStyle w:val="CRCoverPage"/>
              <w:spacing w:after="0"/>
              <w:ind w:left="100"/>
              <w:rPr>
                <w:noProof/>
              </w:rPr>
            </w:pPr>
            <w:r>
              <w:rPr>
                <w:noProof/>
              </w:rPr>
              <w:t xml:space="preserve">Adding </w:t>
            </w:r>
            <w:r w:rsidR="005A330A">
              <w:rPr>
                <w:noProof/>
              </w:rPr>
              <w:t>NR CA 3DL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117E2" w14:textId="35AD55F9" w:rsidR="00C75B74" w:rsidRDefault="00C75B74" w:rsidP="00901082">
            <w:pPr>
              <w:pStyle w:val="CRCoverPage"/>
              <w:spacing w:after="0"/>
              <w:ind w:left="100"/>
              <w:rPr>
                <w:b/>
                <w:bCs/>
                <w:sz w:val="24"/>
                <w:lang w:eastAsia="ja-JP"/>
              </w:rPr>
            </w:pPr>
            <w:r>
              <w:rPr>
                <w:rFonts w:cs="Arial"/>
                <w:sz w:val="18"/>
                <w:szCs w:val="18"/>
                <w:lang w:val="en-US" w:eastAsia="ja-JP"/>
              </w:rPr>
              <w:t xml:space="preserve">Based on </w:t>
            </w:r>
            <w:r w:rsidR="0028022C">
              <w:rPr>
                <w:rFonts w:cs="Arial"/>
                <w:sz w:val="18"/>
                <w:szCs w:val="18"/>
                <w:lang w:val="en-US" w:eastAsia="ja-JP"/>
              </w:rPr>
              <w:t xml:space="preserve">the agreements </w:t>
            </w:r>
            <w:r w:rsidR="008417B5">
              <w:rPr>
                <w:rFonts w:cs="Arial"/>
                <w:sz w:val="18"/>
                <w:szCs w:val="18"/>
                <w:lang w:val="en-US" w:eastAsia="ja-JP"/>
              </w:rPr>
              <w:t xml:space="preserve">in </w:t>
            </w:r>
            <w:r w:rsidRPr="0028022C">
              <w:rPr>
                <w:rFonts w:cs="Arial"/>
                <w:sz w:val="18"/>
                <w:szCs w:val="18"/>
                <w:lang w:val="en-US" w:eastAsia="ja-JP"/>
              </w:rPr>
              <w:t>R4-2522407</w:t>
            </w:r>
            <w:r w:rsidR="00A2569D" w:rsidRPr="0028022C">
              <w:rPr>
                <w:rFonts w:cs="Arial"/>
                <w:sz w:val="18"/>
                <w:szCs w:val="18"/>
                <w:lang w:val="en-US" w:eastAsia="ja-JP"/>
              </w:rPr>
              <w:t>:</w:t>
            </w:r>
          </w:p>
          <w:p w14:paraId="057D4BF4" w14:textId="77777777" w:rsidR="00A2569D" w:rsidRPr="0028022C" w:rsidRDefault="00A2569D" w:rsidP="0028022C">
            <w:pPr>
              <w:pStyle w:val="CRCoverPage"/>
              <w:numPr>
                <w:ilvl w:val="0"/>
                <w:numId w:val="99"/>
              </w:numPr>
              <w:spacing w:after="0"/>
              <w:rPr>
                <w:rFonts w:cs="Arial"/>
                <w:sz w:val="18"/>
                <w:szCs w:val="18"/>
                <w:lang w:val="en-US" w:eastAsia="ja-JP"/>
              </w:rPr>
            </w:pPr>
            <w:r w:rsidRPr="0028022C">
              <w:rPr>
                <w:rFonts w:cs="Arial"/>
                <w:sz w:val="18"/>
                <w:szCs w:val="18"/>
                <w:lang w:val="en-US" w:eastAsia="ja-JP"/>
              </w:rPr>
              <w:t>In the submitted draft CRs, the word document shall have no clause 5 content.</w:t>
            </w:r>
          </w:p>
          <w:p w14:paraId="11943EA6" w14:textId="77777777" w:rsidR="00A2569D" w:rsidRPr="0028022C" w:rsidRDefault="00A2569D" w:rsidP="0028022C">
            <w:pPr>
              <w:pStyle w:val="CRCoverPage"/>
              <w:numPr>
                <w:ilvl w:val="0"/>
                <w:numId w:val="99"/>
              </w:numPr>
              <w:spacing w:after="0"/>
              <w:rPr>
                <w:rFonts w:cs="Arial"/>
                <w:sz w:val="18"/>
                <w:szCs w:val="18"/>
                <w:lang w:val="en-US" w:eastAsia="ja-JP"/>
              </w:rPr>
            </w:pPr>
            <w:r w:rsidRPr="0028022C">
              <w:rPr>
                <w:rFonts w:cs="Arial"/>
                <w:sz w:val="18"/>
                <w:szCs w:val="18"/>
                <w:lang w:val="en-US" w:eastAsia="ja-JP"/>
              </w:rPr>
              <w:t>For draft CR’s with only JSON files, still a cover sheet is needed to inform about what is included.</w:t>
            </w:r>
          </w:p>
          <w:p w14:paraId="24665951" w14:textId="77777777" w:rsidR="00A2569D" w:rsidRDefault="00A2569D" w:rsidP="00901082">
            <w:pPr>
              <w:pStyle w:val="CRCoverPage"/>
              <w:spacing w:after="0"/>
              <w:ind w:left="100"/>
              <w:rPr>
                <w:rFonts w:cs="Arial"/>
                <w:sz w:val="18"/>
                <w:szCs w:val="18"/>
                <w:lang w:val="en-US" w:eastAsia="ja-JP"/>
              </w:rPr>
            </w:pPr>
          </w:p>
          <w:p w14:paraId="770A726D" w14:textId="04991E3E" w:rsidR="00ED43BB" w:rsidRDefault="00ED43BB" w:rsidP="00901082">
            <w:pPr>
              <w:pStyle w:val="CRCoverPage"/>
              <w:spacing w:after="0"/>
              <w:ind w:left="100"/>
              <w:rPr>
                <w:rFonts w:cs="Arial"/>
                <w:sz w:val="18"/>
                <w:szCs w:val="18"/>
                <w:lang w:val="en-US" w:eastAsia="ja-JP"/>
              </w:rPr>
            </w:pPr>
            <w:r>
              <w:rPr>
                <w:rFonts w:cs="Arial"/>
                <w:sz w:val="18"/>
                <w:szCs w:val="18"/>
                <w:lang w:val="en-US" w:eastAsia="ja-JP"/>
              </w:rPr>
              <w:t>Below changes are included in the attached JSON files:</w:t>
            </w:r>
          </w:p>
          <w:p w14:paraId="08B56555" w14:textId="77777777" w:rsidR="00ED43BB" w:rsidRDefault="00ED43BB" w:rsidP="00901082">
            <w:pPr>
              <w:pStyle w:val="CRCoverPage"/>
              <w:spacing w:after="0"/>
              <w:ind w:left="100"/>
              <w:rPr>
                <w:rFonts w:cs="Arial"/>
                <w:sz w:val="18"/>
                <w:szCs w:val="18"/>
                <w:lang w:val="en-US" w:eastAsia="ja-JP"/>
              </w:rPr>
            </w:pPr>
          </w:p>
          <w:p w14:paraId="04B25268" w14:textId="5D7EE0A6" w:rsidR="00A019C8"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CA_n3A-n18A-n77(3A</w:t>
            </w:r>
            <w:r w:rsidR="002207F0">
              <w:rPr>
                <w:rFonts w:cs="Arial"/>
                <w:sz w:val="18"/>
                <w:szCs w:val="18"/>
                <w:lang w:val="en-US" w:eastAsia="ja-JP"/>
              </w:rPr>
              <w:t>)</w:t>
            </w:r>
          </w:p>
          <w:p w14:paraId="0000EB7F" w14:textId="677D271B" w:rsidR="005A330A"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CA_n18A-n28A-n77(2A)</w:t>
            </w:r>
          </w:p>
          <w:p w14:paraId="214FBA44" w14:textId="475218BD" w:rsidR="005A330A"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CA_n18A-n28A-n77(3A)</w:t>
            </w:r>
          </w:p>
          <w:p w14:paraId="1C488A72" w14:textId="1B1CD967" w:rsidR="00A052E6" w:rsidRDefault="00ED43BB"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UL </w:t>
            </w:r>
            <w:r w:rsidRPr="00A052E6">
              <w:rPr>
                <w:rFonts w:cs="Arial"/>
                <w:sz w:val="18"/>
                <w:szCs w:val="18"/>
                <w:lang w:val="en-US" w:eastAsia="ja-JP"/>
              </w:rPr>
              <w:t>CA_n77(2A)</w:t>
            </w:r>
            <w:r>
              <w:rPr>
                <w:rFonts w:cs="Arial"/>
                <w:sz w:val="18"/>
                <w:szCs w:val="18"/>
                <w:lang w:val="en-US" w:eastAsia="ja-JP"/>
              </w:rPr>
              <w:t xml:space="preserve"> to </w:t>
            </w:r>
            <w:r w:rsidR="002207F0">
              <w:rPr>
                <w:rFonts w:cs="Arial"/>
                <w:sz w:val="18"/>
                <w:szCs w:val="18"/>
                <w:lang w:val="en-US" w:eastAsia="ja-JP"/>
              </w:rPr>
              <w:t>CA_n18A-n41A-n77(2A)</w:t>
            </w:r>
            <w:r w:rsidR="005A66FA">
              <w:rPr>
                <w:rFonts w:cs="Arial"/>
                <w:sz w:val="18"/>
                <w:szCs w:val="18"/>
                <w:lang w:val="en-US" w:eastAsia="ja-JP"/>
              </w:rPr>
              <w:t>, BCS4 and 5</w:t>
            </w:r>
          </w:p>
          <w:p w14:paraId="1473CFEB" w14:textId="338BF403" w:rsidR="005A330A" w:rsidRPr="00A5385A" w:rsidRDefault="009A41B3" w:rsidP="00EE6DBA">
            <w:pPr>
              <w:pStyle w:val="CRCoverPage"/>
              <w:numPr>
                <w:ilvl w:val="0"/>
                <w:numId w:val="101"/>
              </w:numPr>
              <w:spacing w:after="0"/>
              <w:rPr>
                <w:noProof/>
              </w:rPr>
            </w:pPr>
            <w:r>
              <w:rPr>
                <w:rFonts w:cs="Arial"/>
                <w:sz w:val="18"/>
                <w:szCs w:val="18"/>
                <w:lang w:val="en-US" w:eastAsia="ja-JP"/>
              </w:rPr>
              <w:t xml:space="preserve">Adding BCS4 and 5 to </w:t>
            </w:r>
            <w:r w:rsidR="005A330A">
              <w:rPr>
                <w:rFonts w:cs="Arial"/>
                <w:sz w:val="18"/>
                <w:szCs w:val="18"/>
                <w:lang w:val="en-US" w:eastAsia="ja-JP"/>
              </w:rPr>
              <w:t>CA_n18A-n41A-n77(3A)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A705AB5" w:rsidR="0036386C" w:rsidRDefault="005A330A"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4366A09" w:rsidR="003532C2" w:rsidRDefault="003532C2"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7CF82B98" w:rsidR="000A7498" w:rsidRDefault="000A7498" w:rsidP="008417B5">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FFF7E" w14:textId="77777777" w:rsidR="007F7D23" w:rsidRDefault="007F7D23">
      <w:r>
        <w:separator/>
      </w:r>
    </w:p>
  </w:endnote>
  <w:endnote w:type="continuationSeparator" w:id="0">
    <w:p w14:paraId="05C0F3D9" w14:textId="77777777" w:rsidR="007F7D23" w:rsidRDefault="007F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65004" w14:textId="77777777" w:rsidR="007F7D23" w:rsidRDefault="007F7D23">
      <w:r>
        <w:separator/>
      </w:r>
    </w:p>
  </w:footnote>
  <w:footnote w:type="continuationSeparator" w:id="0">
    <w:p w14:paraId="264FE611" w14:textId="77777777" w:rsidR="007F7D23" w:rsidRDefault="007F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38C0CF0"/>
    <w:multiLevelType w:val="hybridMultilevel"/>
    <w:tmpl w:val="2452CC7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180951BB"/>
    <w:multiLevelType w:val="hybridMultilevel"/>
    <w:tmpl w:val="666840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9"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0"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9"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8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18003E5"/>
    <w:multiLevelType w:val="hybridMultilevel"/>
    <w:tmpl w:val="41444BB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5"/>
  </w:num>
  <w:num w:numId="2" w16cid:durableId="1088766593">
    <w:abstractNumId w:val="90"/>
  </w:num>
  <w:num w:numId="3" w16cid:durableId="1816333836">
    <w:abstractNumId w:val="28"/>
  </w:num>
  <w:num w:numId="4" w16cid:durableId="2009213299">
    <w:abstractNumId w:val="70"/>
  </w:num>
  <w:num w:numId="5" w16cid:durableId="967129981">
    <w:abstractNumId w:val="51"/>
  </w:num>
  <w:num w:numId="6" w16cid:durableId="601495370">
    <w:abstractNumId w:val="84"/>
  </w:num>
  <w:num w:numId="7" w16cid:durableId="1578586571">
    <w:abstractNumId w:val="91"/>
  </w:num>
  <w:num w:numId="8" w16cid:durableId="1677076770">
    <w:abstractNumId w:val="55"/>
  </w:num>
  <w:num w:numId="9" w16cid:durableId="2014188866">
    <w:abstractNumId w:val="92"/>
  </w:num>
  <w:num w:numId="10" w16cid:durableId="1672951704">
    <w:abstractNumId w:val="47"/>
  </w:num>
  <w:num w:numId="11" w16cid:durableId="240140182">
    <w:abstractNumId w:val="29"/>
  </w:num>
  <w:num w:numId="12" w16cid:durableId="455024314">
    <w:abstractNumId w:val="53"/>
  </w:num>
  <w:num w:numId="13" w16cid:durableId="1897546340">
    <w:abstractNumId w:val="60"/>
  </w:num>
  <w:num w:numId="14" w16cid:durableId="1438139225">
    <w:abstractNumId w:val="49"/>
  </w:num>
  <w:num w:numId="15" w16cid:durableId="960265933">
    <w:abstractNumId w:val="10"/>
  </w:num>
  <w:num w:numId="16" w16cid:durableId="1331325794">
    <w:abstractNumId w:val="83"/>
  </w:num>
  <w:num w:numId="17" w16cid:durableId="164396996">
    <w:abstractNumId w:val="36"/>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82"/>
  </w:num>
  <w:num w:numId="20" w16cid:durableId="464660936">
    <w:abstractNumId w:val="73"/>
  </w:num>
  <w:num w:numId="21" w16cid:durableId="628977840">
    <w:abstractNumId w:val="61"/>
  </w:num>
  <w:num w:numId="22" w16cid:durableId="175269142">
    <w:abstractNumId w:val="74"/>
  </w:num>
  <w:num w:numId="23" w16cid:durableId="1515151739">
    <w:abstractNumId w:val="48"/>
  </w:num>
  <w:num w:numId="24" w16cid:durableId="2041012297">
    <w:abstractNumId w:val="62"/>
  </w:num>
  <w:num w:numId="25" w16cid:durableId="351684894">
    <w:abstractNumId w:val="31"/>
  </w:num>
  <w:num w:numId="26" w16cid:durableId="1256130249">
    <w:abstractNumId w:val="93"/>
  </w:num>
  <w:num w:numId="27" w16cid:durableId="9917963">
    <w:abstractNumId w:val="66"/>
  </w:num>
  <w:num w:numId="28" w16cid:durableId="1022825401">
    <w:abstractNumId w:val="95"/>
  </w:num>
  <w:num w:numId="29" w16cid:durableId="1678802899">
    <w:abstractNumId w:val="81"/>
  </w:num>
  <w:num w:numId="30" w16cid:durableId="88623858">
    <w:abstractNumId w:val="24"/>
  </w:num>
  <w:num w:numId="31" w16cid:durableId="1678969365">
    <w:abstractNumId w:val="65"/>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4"/>
  </w:num>
  <w:num w:numId="37" w16cid:durableId="490948965">
    <w:abstractNumId w:val="75"/>
  </w:num>
  <w:num w:numId="38" w16cid:durableId="1613322458">
    <w:abstractNumId w:val="34"/>
  </w:num>
  <w:num w:numId="39" w16cid:durableId="893082281">
    <w:abstractNumId w:val="58"/>
  </w:num>
  <w:num w:numId="40" w16cid:durableId="1223560089">
    <w:abstractNumId w:val="2"/>
  </w:num>
  <w:num w:numId="41" w16cid:durableId="553665145">
    <w:abstractNumId w:val="86"/>
  </w:num>
  <w:num w:numId="42" w16cid:durableId="994531615">
    <w:abstractNumId w:val="80"/>
  </w:num>
  <w:num w:numId="43" w16cid:durableId="1489206967">
    <w:abstractNumId w:val="50"/>
  </w:num>
  <w:num w:numId="44" w16cid:durableId="242759900">
    <w:abstractNumId w:val="30"/>
  </w:num>
  <w:num w:numId="45" w16cid:durableId="812064496">
    <w:abstractNumId w:val="94"/>
  </w:num>
  <w:num w:numId="46" w16cid:durableId="696152210">
    <w:abstractNumId w:val="64"/>
  </w:num>
  <w:num w:numId="47" w16cid:durableId="1231113555">
    <w:abstractNumId w:val="68"/>
  </w:num>
  <w:num w:numId="48" w16cid:durableId="1544899058">
    <w:abstractNumId w:val="43"/>
  </w:num>
  <w:num w:numId="49" w16cid:durableId="1946375585">
    <w:abstractNumId w:val="77"/>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789736085">
    <w:abstractNumId w:val="87"/>
  </w:num>
  <w:num w:numId="58" w16cid:durableId="1027560518">
    <w:abstractNumId w:val="59"/>
  </w:num>
  <w:num w:numId="59" w16cid:durableId="1643195642">
    <w:abstractNumId w:val="32"/>
  </w:num>
  <w:num w:numId="60" w16cid:durableId="1195076148">
    <w:abstractNumId w:val="22"/>
  </w:num>
  <w:num w:numId="61" w16cid:durableId="244388952">
    <w:abstractNumId w:val="57"/>
  </w:num>
  <w:num w:numId="62" w16cid:durableId="16553323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42"/>
  </w:num>
  <w:num w:numId="64" w16cid:durableId="1155949212">
    <w:abstractNumId w:val="63"/>
  </w:num>
  <w:num w:numId="65" w16cid:durableId="214633032">
    <w:abstractNumId w:val="61"/>
    <w:lvlOverride w:ilvl="0">
      <w:startOverride w:val="1"/>
    </w:lvlOverride>
  </w:num>
  <w:num w:numId="66" w16cid:durableId="951204387">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69"/>
  </w:num>
  <w:num w:numId="68" w16cid:durableId="734671564">
    <w:abstractNumId w:val="67"/>
  </w:num>
  <w:num w:numId="69" w16cid:durableId="361978020">
    <w:abstractNumId w:val="41"/>
  </w:num>
  <w:num w:numId="70" w16cid:durableId="21832111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96830982">
    <w:abstractNumId w:val="6"/>
  </w:num>
  <w:num w:numId="72" w16cid:durableId="1641616599">
    <w:abstractNumId w:val="26"/>
  </w:num>
  <w:num w:numId="73" w16cid:durableId="806046273">
    <w:abstractNumId w:val="27"/>
  </w:num>
  <w:num w:numId="74" w16cid:durableId="909730817">
    <w:abstractNumId w:val="38"/>
  </w:num>
  <w:num w:numId="75" w16cid:durableId="1241208389">
    <w:abstractNumId w:val="35"/>
  </w:num>
  <w:num w:numId="76" w16cid:durableId="1170291334">
    <w:abstractNumId w:val="52"/>
  </w:num>
  <w:num w:numId="77" w16cid:durableId="1930307054">
    <w:abstractNumId w:val="71"/>
  </w:num>
  <w:num w:numId="78" w16cid:durableId="796290147">
    <w:abstractNumId w:val="76"/>
  </w:num>
  <w:num w:numId="79" w16cid:durableId="1365642651">
    <w:abstractNumId w:val="3"/>
  </w:num>
  <w:num w:numId="80" w16cid:durableId="932974710">
    <w:abstractNumId w:val="4"/>
  </w:num>
  <w:num w:numId="81" w16cid:durableId="2113435041">
    <w:abstractNumId w:val="78"/>
  </w:num>
  <w:num w:numId="82" w16cid:durableId="113982373">
    <w:abstractNumId w:val="79"/>
  </w:num>
  <w:num w:numId="83" w16cid:durableId="1573849550">
    <w:abstractNumId w:val="89"/>
  </w:num>
  <w:num w:numId="84" w16cid:durableId="938220702">
    <w:abstractNumId w:val="8"/>
  </w:num>
  <w:num w:numId="85" w16cid:durableId="1980576564">
    <w:abstractNumId w:val="25"/>
  </w:num>
  <w:num w:numId="86" w16cid:durableId="613707364">
    <w:abstractNumId w:val="88"/>
  </w:num>
  <w:num w:numId="87" w16cid:durableId="1368682065">
    <w:abstractNumId w:val="20"/>
  </w:num>
  <w:num w:numId="88" w16cid:durableId="393241649">
    <w:abstractNumId w:val="7"/>
    <w:lvlOverride w:ilvl="0">
      <w:startOverride w:val="1"/>
    </w:lvlOverride>
  </w:num>
  <w:num w:numId="89" w16cid:durableId="1954165747">
    <w:abstractNumId w:val="7"/>
  </w:num>
  <w:num w:numId="90" w16cid:durableId="2097941764">
    <w:abstractNumId w:val="56"/>
  </w:num>
  <w:num w:numId="91" w16cid:durableId="1221020473">
    <w:abstractNumId w:val="19"/>
  </w:num>
  <w:num w:numId="92" w16cid:durableId="380592106">
    <w:abstractNumId w:val="72"/>
  </w:num>
  <w:num w:numId="93" w16cid:durableId="930161488">
    <w:abstractNumId w:val="54"/>
  </w:num>
  <w:num w:numId="94" w16cid:durableId="1204367086">
    <w:abstractNumId w:val="39"/>
  </w:num>
  <w:num w:numId="95" w16cid:durableId="1860047018">
    <w:abstractNumId w:val="46"/>
  </w:num>
  <w:num w:numId="96" w16cid:durableId="1396048973">
    <w:abstractNumId w:val="21"/>
  </w:num>
  <w:num w:numId="97" w16cid:durableId="1882084755">
    <w:abstractNumId w:val="40"/>
  </w:num>
  <w:num w:numId="98" w16cid:durableId="302808162">
    <w:abstractNumId w:val="37"/>
  </w:num>
  <w:num w:numId="99" w16cid:durableId="685257350">
    <w:abstractNumId w:val="85"/>
  </w:num>
  <w:num w:numId="100" w16cid:durableId="1894153317">
    <w:abstractNumId w:val="33"/>
  </w:num>
  <w:num w:numId="101" w16cid:durableId="99144415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1FDB"/>
    <w:rsid w:val="00012E14"/>
    <w:rsid w:val="00013A74"/>
    <w:rsid w:val="0001536E"/>
    <w:rsid w:val="00020BFE"/>
    <w:rsid w:val="00023DA8"/>
    <w:rsid w:val="000240B1"/>
    <w:rsid w:val="0002564C"/>
    <w:rsid w:val="000273E9"/>
    <w:rsid w:val="000308DB"/>
    <w:rsid w:val="00033048"/>
    <w:rsid w:val="00033397"/>
    <w:rsid w:val="00036522"/>
    <w:rsid w:val="000366F8"/>
    <w:rsid w:val="00037022"/>
    <w:rsid w:val="00040095"/>
    <w:rsid w:val="00041349"/>
    <w:rsid w:val="00044245"/>
    <w:rsid w:val="0004473A"/>
    <w:rsid w:val="00045540"/>
    <w:rsid w:val="00045761"/>
    <w:rsid w:val="000462E6"/>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975BF"/>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5DDD"/>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35F64"/>
    <w:rsid w:val="00142C53"/>
    <w:rsid w:val="00144A4B"/>
    <w:rsid w:val="00146480"/>
    <w:rsid w:val="00147C95"/>
    <w:rsid w:val="00147CB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66E3"/>
    <w:rsid w:val="001A7420"/>
    <w:rsid w:val="001B1711"/>
    <w:rsid w:val="001B5F66"/>
    <w:rsid w:val="001B6637"/>
    <w:rsid w:val="001C21C3"/>
    <w:rsid w:val="001C2A22"/>
    <w:rsid w:val="001C3B78"/>
    <w:rsid w:val="001C5748"/>
    <w:rsid w:val="001C669E"/>
    <w:rsid w:val="001C6D19"/>
    <w:rsid w:val="001C6FA8"/>
    <w:rsid w:val="001C7828"/>
    <w:rsid w:val="001D00A9"/>
    <w:rsid w:val="001D02C2"/>
    <w:rsid w:val="001D11AC"/>
    <w:rsid w:val="001D5453"/>
    <w:rsid w:val="001D6F82"/>
    <w:rsid w:val="001D750E"/>
    <w:rsid w:val="001E7B42"/>
    <w:rsid w:val="001E7EF4"/>
    <w:rsid w:val="001F017D"/>
    <w:rsid w:val="001F0C1D"/>
    <w:rsid w:val="001F1132"/>
    <w:rsid w:val="001F168B"/>
    <w:rsid w:val="001F51AF"/>
    <w:rsid w:val="00201217"/>
    <w:rsid w:val="0020247B"/>
    <w:rsid w:val="0020386D"/>
    <w:rsid w:val="002044CC"/>
    <w:rsid w:val="00205C8E"/>
    <w:rsid w:val="002074D2"/>
    <w:rsid w:val="00211587"/>
    <w:rsid w:val="002126D5"/>
    <w:rsid w:val="002207F0"/>
    <w:rsid w:val="00225C40"/>
    <w:rsid w:val="0022655A"/>
    <w:rsid w:val="0022671A"/>
    <w:rsid w:val="00226C17"/>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B9C"/>
    <w:rsid w:val="00255D31"/>
    <w:rsid w:val="00256142"/>
    <w:rsid w:val="0026227E"/>
    <w:rsid w:val="00263D60"/>
    <w:rsid w:val="002662AE"/>
    <w:rsid w:val="002675F0"/>
    <w:rsid w:val="00270C16"/>
    <w:rsid w:val="0028022C"/>
    <w:rsid w:val="0028219D"/>
    <w:rsid w:val="00285243"/>
    <w:rsid w:val="00286B28"/>
    <w:rsid w:val="002878FF"/>
    <w:rsid w:val="00290004"/>
    <w:rsid w:val="00290186"/>
    <w:rsid w:val="00291C6B"/>
    <w:rsid w:val="00293AC2"/>
    <w:rsid w:val="00295062"/>
    <w:rsid w:val="002957B4"/>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498C"/>
    <w:rsid w:val="002D67D3"/>
    <w:rsid w:val="002D6C45"/>
    <w:rsid w:val="002D7F39"/>
    <w:rsid w:val="002E00EE"/>
    <w:rsid w:val="002E1E45"/>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4578"/>
    <w:rsid w:val="003366C0"/>
    <w:rsid w:val="00344D23"/>
    <w:rsid w:val="00352AF9"/>
    <w:rsid w:val="003532C2"/>
    <w:rsid w:val="0035462D"/>
    <w:rsid w:val="00355195"/>
    <w:rsid w:val="00355370"/>
    <w:rsid w:val="00355775"/>
    <w:rsid w:val="0035666F"/>
    <w:rsid w:val="00357CA9"/>
    <w:rsid w:val="00360E71"/>
    <w:rsid w:val="0036386C"/>
    <w:rsid w:val="00365565"/>
    <w:rsid w:val="0036607E"/>
    <w:rsid w:val="00366350"/>
    <w:rsid w:val="00371256"/>
    <w:rsid w:val="00371642"/>
    <w:rsid w:val="00373A7E"/>
    <w:rsid w:val="0037422A"/>
    <w:rsid w:val="00374433"/>
    <w:rsid w:val="00374CD8"/>
    <w:rsid w:val="003765B8"/>
    <w:rsid w:val="0037792B"/>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3EC0"/>
    <w:rsid w:val="003E7734"/>
    <w:rsid w:val="003E7C92"/>
    <w:rsid w:val="003F29B2"/>
    <w:rsid w:val="003F2FF1"/>
    <w:rsid w:val="003F32B9"/>
    <w:rsid w:val="003F40B4"/>
    <w:rsid w:val="0040052F"/>
    <w:rsid w:val="00401488"/>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981"/>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0DF8"/>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95F57"/>
    <w:rsid w:val="004A4302"/>
    <w:rsid w:val="004B014F"/>
    <w:rsid w:val="004B110B"/>
    <w:rsid w:val="004B77F1"/>
    <w:rsid w:val="004C2D23"/>
    <w:rsid w:val="004C3219"/>
    <w:rsid w:val="004C39DE"/>
    <w:rsid w:val="004C3C82"/>
    <w:rsid w:val="004C4092"/>
    <w:rsid w:val="004C6989"/>
    <w:rsid w:val="004C6D0B"/>
    <w:rsid w:val="004C6F0F"/>
    <w:rsid w:val="004D3578"/>
    <w:rsid w:val="004D5061"/>
    <w:rsid w:val="004D64AF"/>
    <w:rsid w:val="004D669F"/>
    <w:rsid w:val="004E01D8"/>
    <w:rsid w:val="004E10D7"/>
    <w:rsid w:val="004E213A"/>
    <w:rsid w:val="004E5D1E"/>
    <w:rsid w:val="004E6050"/>
    <w:rsid w:val="004E6DD5"/>
    <w:rsid w:val="004F0988"/>
    <w:rsid w:val="004F2BC0"/>
    <w:rsid w:val="004F3340"/>
    <w:rsid w:val="004F34FE"/>
    <w:rsid w:val="004F4821"/>
    <w:rsid w:val="004F5A3F"/>
    <w:rsid w:val="00501F25"/>
    <w:rsid w:val="00503877"/>
    <w:rsid w:val="00504186"/>
    <w:rsid w:val="00504A23"/>
    <w:rsid w:val="005062A3"/>
    <w:rsid w:val="00510636"/>
    <w:rsid w:val="00511AEF"/>
    <w:rsid w:val="00512C26"/>
    <w:rsid w:val="00512DCB"/>
    <w:rsid w:val="00514DCD"/>
    <w:rsid w:val="005163EA"/>
    <w:rsid w:val="00516E79"/>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45C7B"/>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330A"/>
    <w:rsid w:val="005A6307"/>
    <w:rsid w:val="005A6442"/>
    <w:rsid w:val="005A64F9"/>
    <w:rsid w:val="005A66FA"/>
    <w:rsid w:val="005A6C90"/>
    <w:rsid w:val="005A7C11"/>
    <w:rsid w:val="005B0FDD"/>
    <w:rsid w:val="005B39C9"/>
    <w:rsid w:val="005B5885"/>
    <w:rsid w:val="005C0963"/>
    <w:rsid w:val="005C3514"/>
    <w:rsid w:val="005C7E82"/>
    <w:rsid w:val="005D2A76"/>
    <w:rsid w:val="005D2E01"/>
    <w:rsid w:val="005D390F"/>
    <w:rsid w:val="005D5765"/>
    <w:rsid w:val="005D65DB"/>
    <w:rsid w:val="005D7526"/>
    <w:rsid w:val="005E3F27"/>
    <w:rsid w:val="005E4BB2"/>
    <w:rsid w:val="005E61AD"/>
    <w:rsid w:val="005F068D"/>
    <w:rsid w:val="005F09B9"/>
    <w:rsid w:val="005F2FCC"/>
    <w:rsid w:val="005F58E1"/>
    <w:rsid w:val="005F6D59"/>
    <w:rsid w:val="005F709C"/>
    <w:rsid w:val="00602AEA"/>
    <w:rsid w:val="006039AF"/>
    <w:rsid w:val="006040A7"/>
    <w:rsid w:val="006124DD"/>
    <w:rsid w:val="006136B3"/>
    <w:rsid w:val="00614FDF"/>
    <w:rsid w:val="00623510"/>
    <w:rsid w:val="00627D27"/>
    <w:rsid w:val="00627DAB"/>
    <w:rsid w:val="0063150C"/>
    <w:rsid w:val="006328F4"/>
    <w:rsid w:val="00633EF2"/>
    <w:rsid w:val="00634077"/>
    <w:rsid w:val="006346BA"/>
    <w:rsid w:val="0063543D"/>
    <w:rsid w:val="006365B4"/>
    <w:rsid w:val="0064082E"/>
    <w:rsid w:val="00640DF6"/>
    <w:rsid w:val="006410F8"/>
    <w:rsid w:val="00641B88"/>
    <w:rsid w:val="00645C22"/>
    <w:rsid w:val="00647052"/>
    <w:rsid w:val="00647114"/>
    <w:rsid w:val="0064736E"/>
    <w:rsid w:val="00647E3B"/>
    <w:rsid w:val="006507C9"/>
    <w:rsid w:val="00651A83"/>
    <w:rsid w:val="006525F3"/>
    <w:rsid w:val="00652E29"/>
    <w:rsid w:val="006608D1"/>
    <w:rsid w:val="006609CF"/>
    <w:rsid w:val="00663941"/>
    <w:rsid w:val="0066396D"/>
    <w:rsid w:val="00666BD6"/>
    <w:rsid w:val="00670333"/>
    <w:rsid w:val="00670C2E"/>
    <w:rsid w:val="00672ACB"/>
    <w:rsid w:val="00681A0A"/>
    <w:rsid w:val="00681D4E"/>
    <w:rsid w:val="006836FE"/>
    <w:rsid w:val="006838EF"/>
    <w:rsid w:val="00685CD9"/>
    <w:rsid w:val="00686A96"/>
    <w:rsid w:val="0068702E"/>
    <w:rsid w:val="00687168"/>
    <w:rsid w:val="00690D51"/>
    <w:rsid w:val="006937EF"/>
    <w:rsid w:val="00693E6E"/>
    <w:rsid w:val="00694026"/>
    <w:rsid w:val="006963C8"/>
    <w:rsid w:val="00696949"/>
    <w:rsid w:val="006A1017"/>
    <w:rsid w:val="006A323F"/>
    <w:rsid w:val="006A393C"/>
    <w:rsid w:val="006A5049"/>
    <w:rsid w:val="006A621A"/>
    <w:rsid w:val="006A6B8D"/>
    <w:rsid w:val="006A7942"/>
    <w:rsid w:val="006B2E0C"/>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1599"/>
    <w:rsid w:val="0076696C"/>
    <w:rsid w:val="00766FDC"/>
    <w:rsid w:val="00767A50"/>
    <w:rsid w:val="00770394"/>
    <w:rsid w:val="007711E7"/>
    <w:rsid w:val="00771E04"/>
    <w:rsid w:val="00772A4B"/>
    <w:rsid w:val="007738FE"/>
    <w:rsid w:val="00773937"/>
    <w:rsid w:val="0077467A"/>
    <w:rsid w:val="00774DA4"/>
    <w:rsid w:val="007759A9"/>
    <w:rsid w:val="00781F0F"/>
    <w:rsid w:val="00782742"/>
    <w:rsid w:val="0078491D"/>
    <w:rsid w:val="007861E8"/>
    <w:rsid w:val="007912DA"/>
    <w:rsid w:val="00795768"/>
    <w:rsid w:val="00796C91"/>
    <w:rsid w:val="00796E96"/>
    <w:rsid w:val="00797156"/>
    <w:rsid w:val="00797A05"/>
    <w:rsid w:val="007A3135"/>
    <w:rsid w:val="007A3456"/>
    <w:rsid w:val="007A43FA"/>
    <w:rsid w:val="007A5F94"/>
    <w:rsid w:val="007B1191"/>
    <w:rsid w:val="007B600E"/>
    <w:rsid w:val="007B6E46"/>
    <w:rsid w:val="007C116A"/>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D23"/>
    <w:rsid w:val="007F7F8F"/>
    <w:rsid w:val="00800A27"/>
    <w:rsid w:val="00800B3D"/>
    <w:rsid w:val="0080243A"/>
    <w:rsid w:val="00802583"/>
    <w:rsid w:val="008028A4"/>
    <w:rsid w:val="00802BCF"/>
    <w:rsid w:val="0080426F"/>
    <w:rsid w:val="00810606"/>
    <w:rsid w:val="00810978"/>
    <w:rsid w:val="00810CC7"/>
    <w:rsid w:val="00813A2A"/>
    <w:rsid w:val="00814A63"/>
    <w:rsid w:val="00815F3C"/>
    <w:rsid w:val="00817C91"/>
    <w:rsid w:val="00820ABF"/>
    <w:rsid w:val="00820CD1"/>
    <w:rsid w:val="008216D3"/>
    <w:rsid w:val="00821714"/>
    <w:rsid w:val="00821773"/>
    <w:rsid w:val="00824A83"/>
    <w:rsid w:val="008252A3"/>
    <w:rsid w:val="00826085"/>
    <w:rsid w:val="00827FFE"/>
    <w:rsid w:val="0083029E"/>
    <w:rsid w:val="00830747"/>
    <w:rsid w:val="00831920"/>
    <w:rsid w:val="00832AB2"/>
    <w:rsid w:val="00837005"/>
    <w:rsid w:val="00840033"/>
    <w:rsid w:val="00840A94"/>
    <w:rsid w:val="008414E9"/>
    <w:rsid w:val="008417B5"/>
    <w:rsid w:val="0084195D"/>
    <w:rsid w:val="00841EDE"/>
    <w:rsid w:val="00842B3E"/>
    <w:rsid w:val="0084555B"/>
    <w:rsid w:val="0084655D"/>
    <w:rsid w:val="0084686C"/>
    <w:rsid w:val="0084687D"/>
    <w:rsid w:val="00846A13"/>
    <w:rsid w:val="00856C74"/>
    <w:rsid w:val="00857A04"/>
    <w:rsid w:val="00857ACA"/>
    <w:rsid w:val="00860035"/>
    <w:rsid w:val="008646C9"/>
    <w:rsid w:val="00864D83"/>
    <w:rsid w:val="008653EA"/>
    <w:rsid w:val="00865B52"/>
    <w:rsid w:val="00870374"/>
    <w:rsid w:val="00870A1C"/>
    <w:rsid w:val="00873660"/>
    <w:rsid w:val="00874E4C"/>
    <w:rsid w:val="00875A41"/>
    <w:rsid w:val="008768CA"/>
    <w:rsid w:val="00877871"/>
    <w:rsid w:val="008804E1"/>
    <w:rsid w:val="00882515"/>
    <w:rsid w:val="008875B2"/>
    <w:rsid w:val="00893302"/>
    <w:rsid w:val="0089335E"/>
    <w:rsid w:val="00893FCB"/>
    <w:rsid w:val="00894D92"/>
    <w:rsid w:val="00897606"/>
    <w:rsid w:val="008A57D2"/>
    <w:rsid w:val="008B04C9"/>
    <w:rsid w:val="008B122D"/>
    <w:rsid w:val="008B1FCB"/>
    <w:rsid w:val="008B3981"/>
    <w:rsid w:val="008B4AB3"/>
    <w:rsid w:val="008C1134"/>
    <w:rsid w:val="008C384C"/>
    <w:rsid w:val="008C597A"/>
    <w:rsid w:val="008D0D37"/>
    <w:rsid w:val="008D2F71"/>
    <w:rsid w:val="008D7E8B"/>
    <w:rsid w:val="008E03F8"/>
    <w:rsid w:val="008E0569"/>
    <w:rsid w:val="008E0889"/>
    <w:rsid w:val="008E09DD"/>
    <w:rsid w:val="008E1BEB"/>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1082"/>
    <w:rsid w:val="0090271F"/>
    <w:rsid w:val="00902E23"/>
    <w:rsid w:val="00903F66"/>
    <w:rsid w:val="0091025A"/>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5718F"/>
    <w:rsid w:val="00960CCD"/>
    <w:rsid w:val="00961F6D"/>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1B3"/>
    <w:rsid w:val="009A47C2"/>
    <w:rsid w:val="009A4B03"/>
    <w:rsid w:val="009A4F85"/>
    <w:rsid w:val="009A6C56"/>
    <w:rsid w:val="009B6AEE"/>
    <w:rsid w:val="009B7989"/>
    <w:rsid w:val="009C0581"/>
    <w:rsid w:val="009C11A2"/>
    <w:rsid w:val="009C1228"/>
    <w:rsid w:val="009C683D"/>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19C8"/>
    <w:rsid w:val="00A02155"/>
    <w:rsid w:val="00A052E6"/>
    <w:rsid w:val="00A10F02"/>
    <w:rsid w:val="00A1115A"/>
    <w:rsid w:val="00A164B4"/>
    <w:rsid w:val="00A17755"/>
    <w:rsid w:val="00A22061"/>
    <w:rsid w:val="00A25065"/>
    <w:rsid w:val="00A2569D"/>
    <w:rsid w:val="00A26956"/>
    <w:rsid w:val="00A27486"/>
    <w:rsid w:val="00A277C1"/>
    <w:rsid w:val="00A30775"/>
    <w:rsid w:val="00A331DB"/>
    <w:rsid w:val="00A33C2E"/>
    <w:rsid w:val="00A35439"/>
    <w:rsid w:val="00A36778"/>
    <w:rsid w:val="00A44D4F"/>
    <w:rsid w:val="00A45570"/>
    <w:rsid w:val="00A5154D"/>
    <w:rsid w:val="00A53724"/>
    <w:rsid w:val="00A5385A"/>
    <w:rsid w:val="00A56066"/>
    <w:rsid w:val="00A60227"/>
    <w:rsid w:val="00A6241B"/>
    <w:rsid w:val="00A638FD"/>
    <w:rsid w:val="00A646EE"/>
    <w:rsid w:val="00A70DA1"/>
    <w:rsid w:val="00A716FE"/>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81F"/>
    <w:rsid w:val="00AC6BC6"/>
    <w:rsid w:val="00AD00C0"/>
    <w:rsid w:val="00AD04CF"/>
    <w:rsid w:val="00AD5BF3"/>
    <w:rsid w:val="00AE271F"/>
    <w:rsid w:val="00AE60E4"/>
    <w:rsid w:val="00AE65E2"/>
    <w:rsid w:val="00AE6E1A"/>
    <w:rsid w:val="00AF2BDB"/>
    <w:rsid w:val="00AF2DB5"/>
    <w:rsid w:val="00B0155A"/>
    <w:rsid w:val="00B03E97"/>
    <w:rsid w:val="00B04017"/>
    <w:rsid w:val="00B06270"/>
    <w:rsid w:val="00B069C8"/>
    <w:rsid w:val="00B06FE1"/>
    <w:rsid w:val="00B0757E"/>
    <w:rsid w:val="00B0769D"/>
    <w:rsid w:val="00B10356"/>
    <w:rsid w:val="00B105DF"/>
    <w:rsid w:val="00B123A8"/>
    <w:rsid w:val="00B13E25"/>
    <w:rsid w:val="00B14535"/>
    <w:rsid w:val="00B14B97"/>
    <w:rsid w:val="00B15449"/>
    <w:rsid w:val="00B17A4A"/>
    <w:rsid w:val="00B20F0E"/>
    <w:rsid w:val="00B26A31"/>
    <w:rsid w:val="00B3014A"/>
    <w:rsid w:val="00B33B71"/>
    <w:rsid w:val="00B33E14"/>
    <w:rsid w:val="00B34852"/>
    <w:rsid w:val="00B37F25"/>
    <w:rsid w:val="00B43C58"/>
    <w:rsid w:val="00B46B3D"/>
    <w:rsid w:val="00B54274"/>
    <w:rsid w:val="00B66363"/>
    <w:rsid w:val="00B663A6"/>
    <w:rsid w:val="00B67D8C"/>
    <w:rsid w:val="00B70977"/>
    <w:rsid w:val="00B71147"/>
    <w:rsid w:val="00B711A5"/>
    <w:rsid w:val="00B712B7"/>
    <w:rsid w:val="00B714EB"/>
    <w:rsid w:val="00B71DC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B6B34"/>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5B74"/>
    <w:rsid w:val="00C766F2"/>
    <w:rsid w:val="00C76BA9"/>
    <w:rsid w:val="00C775A9"/>
    <w:rsid w:val="00C808E4"/>
    <w:rsid w:val="00C80F1D"/>
    <w:rsid w:val="00C828BB"/>
    <w:rsid w:val="00C86534"/>
    <w:rsid w:val="00C9150B"/>
    <w:rsid w:val="00C92603"/>
    <w:rsid w:val="00C93F40"/>
    <w:rsid w:val="00CA3D0C"/>
    <w:rsid w:val="00CB116D"/>
    <w:rsid w:val="00CB17F5"/>
    <w:rsid w:val="00CB522C"/>
    <w:rsid w:val="00CB5ACF"/>
    <w:rsid w:val="00CB5D7B"/>
    <w:rsid w:val="00CB6EAC"/>
    <w:rsid w:val="00CC1B63"/>
    <w:rsid w:val="00CC2263"/>
    <w:rsid w:val="00CC3110"/>
    <w:rsid w:val="00CC63D0"/>
    <w:rsid w:val="00CC652E"/>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653E"/>
    <w:rsid w:val="00D37AEB"/>
    <w:rsid w:val="00D41F6A"/>
    <w:rsid w:val="00D4614E"/>
    <w:rsid w:val="00D47564"/>
    <w:rsid w:val="00D47D6A"/>
    <w:rsid w:val="00D510BE"/>
    <w:rsid w:val="00D525D9"/>
    <w:rsid w:val="00D550CE"/>
    <w:rsid w:val="00D56FB7"/>
    <w:rsid w:val="00D575AA"/>
    <w:rsid w:val="00D57972"/>
    <w:rsid w:val="00D63064"/>
    <w:rsid w:val="00D64B61"/>
    <w:rsid w:val="00D66524"/>
    <w:rsid w:val="00D675A9"/>
    <w:rsid w:val="00D67754"/>
    <w:rsid w:val="00D70822"/>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00FC"/>
    <w:rsid w:val="00DC13E5"/>
    <w:rsid w:val="00DC2AFA"/>
    <w:rsid w:val="00DC2F64"/>
    <w:rsid w:val="00DC309B"/>
    <w:rsid w:val="00DC387B"/>
    <w:rsid w:val="00DC4DA2"/>
    <w:rsid w:val="00DC58B8"/>
    <w:rsid w:val="00DC694C"/>
    <w:rsid w:val="00DC778C"/>
    <w:rsid w:val="00DD08A9"/>
    <w:rsid w:val="00DD1977"/>
    <w:rsid w:val="00DD2875"/>
    <w:rsid w:val="00DD2F8C"/>
    <w:rsid w:val="00DD3236"/>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97E"/>
    <w:rsid w:val="00E00A29"/>
    <w:rsid w:val="00E02152"/>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77AB7"/>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43BB"/>
    <w:rsid w:val="00ED5912"/>
    <w:rsid w:val="00ED62F3"/>
    <w:rsid w:val="00EE0871"/>
    <w:rsid w:val="00EE4957"/>
    <w:rsid w:val="00EE5669"/>
    <w:rsid w:val="00EE6DBA"/>
    <w:rsid w:val="00EF1905"/>
    <w:rsid w:val="00EF1D3F"/>
    <w:rsid w:val="00EF4847"/>
    <w:rsid w:val="00EF5283"/>
    <w:rsid w:val="00EF5DEA"/>
    <w:rsid w:val="00EF6173"/>
    <w:rsid w:val="00EF73A0"/>
    <w:rsid w:val="00EF7653"/>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17A8"/>
    <w:rsid w:val="00F325C8"/>
    <w:rsid w:val="00F33462"/>
    <w:rsid w:val="00F34381"/>
    <w:rsid w:val="00F44C85"/>
    <w:rsid w:val="00F4640C"/>
    <w:rsid w:val="00F46A18"/>
    <w:rsid w:val="00F46ED7"/>
    <w:rsid w:val="00F46F6A"/>
    <w:rsid w:val="00F51AE8"/>
    <w:rsid w:val="00F53973"/>
    <w:rsid w:val="00F56914"/>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46AC"/>
    <w:rsid w:val="00F86651"/>
    <w:rsid w:val="00F867AB"/>
    <w:rsid w:val="00F9008D"/>
    <w:rsid w:val="00F911AB"/>
    <w:rsid w:val="00F9183E"/>
    <w:rsid w:val="00F94FD4"/>
    <w:rsid w:val="00FA0E13"/>
    <w:rsid w:val="00FA1266"/>
    <w:rsid w:val="00FA20EC"/>
    <w:rsid w:val="00FA3502"/>
    <w:rsid w:val="00FA3902"/>
    <w:rsid w:val="00FA3FE5"/>
    <w:rsid w:val="00FA4AED"/>
    <w:rsid w:val="00FA5219"/>
    <w:rsid w:val="00FA5BB8"/>
    <w:rsid w:val="00FA67B0"/>
    <w:rsid w:val="00FA7291"/>
    <w:rsid w:val="00FC1192"/>
    <w:rsid w:val="00FC11B2"/>
    <w:rsid w:val="00FC2ABA"/>
    <w:rsid w:val="00FC645E"/>
    <w:rsid w:val="00FC7935"/>
    <w:rsid w:val="00FD0393"/>
    <w:rsid w:val="00FD2160"/>
    <w:rsid w:val="00FD249A"/>
    <w:rsid w:val="00FD3F6C"/>
    <w:rsid w:val="00FD45FF"/>
    <w:rsid w:val="00FD5492"/>
    <w:rsid w:val="00FD6C66"/>
    <w:rsid w:val="00FE0129"/>
    <w:rsid w:val="00FE1342"/>
    <w:rsid w:val="00FE2343"/>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2</Pages>
  <Words>285</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251</cp:revision>
  <cp:lastPrinted>2019-02-25T14:05:00Z</cp:lastPrinted>
  <dcterms:created xsi:type="dcterms:W3CDTF">2025-04-29T07:08:00Z</dcterms:created>
  <dcterms:modified xsi:type="dcterms:W3CDTF">2026-02-09T14:43:00Z</dcterms:modified>
</cp:coreProperties>
</file>